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44E9171F" w:rsidR="003E1A38" w:rsidRPr="003F2B46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bookmarkStart w:id="0" w:name="_GoBack"/>
      <w:r w:rsidR="00B525B8" w:rsidRPr="003F2B46">
        <w:rPr>
          <w:rFonts w:cs="Arial"/>
        </w:rPr>
        <w:t>4301-</w:t>
      </w:r>
      <w:r w:rsidR="00D91B8B" w:rsidRPr="003F2B46">
        <w:rPr>
          <w:rFonts w:cs="Arial"/>
        </w:rPr>
        <w:t>00</w:t>
      </w:r>
      <w:r w:rsidR="003F2B46" w:rsidRPr="003F2B46">
        <w:rPr>
          <w:rFonts w:cs="Arial"/>
        </w:rPr>
        <w:t>05</w:t>
      </w:r>
      <w:r w:rsidR="00B525B8" w:rsidRPr="003F2B46">
        <w:rPr>
          <w:rFonts w:cs="Arial"/>
        </w:rPr>
        <w:t>/</w:t>
      </w:r>
      <w:r w:rsidR="003F2B46" w:rsidRPr="003F2B46">
        <w:rPr>
          <w:rFonts w:cs="Arial"/>
        </w:rPr>
        <w:t>2025</w:t>
      </w:r>
    </w:p>
    <w:bookmarkEnd w:id="0"/>
    <w:p w14:paraId="4E226EC6" w14:textId="063ABC77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</w:t>
      </w:r>
      <w:r w:rsidR="007146DA">
        <w:rPr>
          <w:rFonts w:cs="Arial"/>
        </w:rPr>
        <w:t>5</w:t>
      </w:r>
      <w:r w:rsidR="00B525B8" w:rsidRPr="00A97B43">
        <w:rPr>
          <w:rFonts w:cs="Arial"/>
        </w:rPr>
        <w:t>-</w:t>
      </w:r>
      <w:r w:rsidR="007146DA">
        <w:rPr>
          <w:rFonts w:cs="Arial"/>
        </w:rPr>
        <w:t>182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851"/>
        <w:gridCol w:w="4202"/>
        <w:gridCol w:w="3827"/>
        <w:gridCol w:w="1701"/>
        <w:gridCol w:w="1361"/>
        <w:gridCol w:w="284"/>
        <w:gridCol w:w="1387"/>
        <w:gridCol w:w="284"/>
        <w:gridCol w:w="1154"/>
      </w:tblGrid>
      <w:tr w:rsidR="005B00FD" w:rsidRPr="005B00FD" w14:paraId="7EAD5C8D" w14:textId="77777777" w:rsidTr="007146DA">
        <w:trPr>
          <w:gridAfter w:val="1"/>
          <w:wAfter w:w="1154" w:type="dxa"/>
          <w:trHeight w:val="311"/>
        </w:trPr>
        <w:tc>
          <w:tcPr>
            <w:tcW w:w="1851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202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645" w:type="dxa"/>
            <w:gridSpan w:val="2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71" w:type="dxa"/>
            <w:gridSpan w:val="2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7146DA" w:rsidRPr="005B00FD" w14:paraId="377BD5BE" w14:textId="77777777" w:rsidTr="007146DA">
        <w:trPr>
          <w:gridAfter w:val="2"/>
          <w:wAfter w:w="1438" w:type="dxa"/>
          <w:trHeight w:val="567"/>
        </w:trPr>
        <w:tc>
          <w:tcPr>
            <w:tcW w:w="1851" w:type="dxa"/>
          </w:tcPr>
          <w:p w14:paraId="5BC4869B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4202" w:type="dxa"/>
            <w:vAlign w:val="center"/>
          </w:tcPr>
          <w:p w14:paraId="1D6CCC0A" w14:textId="77777777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827" w:type="dxa"/>
            <w:vAlign w:val="center"/>
          </w:tcPr>
          <w:p w14:paraId="3037A447" w14:textId="06C4BE0D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701" w:type="dxa"/>
            <w:vAlign w:val="center"/>
          </w:tcPr>
          <w:p w14:paraId="61A6112E" w14:textId="63B08671" w:rsidR="007146DA" w:rsidRPr="005B00FD" w:rsidRDefault="007146DA" w:rsidP="007146DA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>(EUR brez DDV)</w:t>
            </w:r>
          </w:p>
        </w:tc>
        <w:tc>
          <w:tcPr>
            <w:tcW w:w="1361" w:type="dxa"/>
            <w:vAlign w:val="center"/>
          </w:tcPr>
          <w:p w14:paraId="3AEE064D" w14:textId="77777777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71" w:type="dxa"/>
            <w:gridSpan w:val="2"/>
            <w:vAlign w:val="center"/>
          </w:tcPr>
          <w:p w14:paraId="587483B9" w14:textId="77777777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7146DA" w:rsidRPr="005B00FD" w:rsidRDefault="007146DA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7146DA" w:rsidRPr="005B00FD" w14:paraId="392A5A52" w14:textId="77777777" w:rsidTr="007146DA">
        <w:trPr>
          <w:gridAfter w:val="2"/>
          <w:wAfter w:w="1438" w:type="dxa"/>
          <w:trHeight w:val="273"/>
        </w:trPr>
        <w:tc>
          <w:tcPr>
            <w:tcW w:w="1851" w:type="dxa"/>
            <w:vAlign w:val="center"/>
          </w:tcPr>
          <w:p w14:paraId="24C3AE8B" w14:textId="77777777" w:rsidR="007146DA" w:rsidRPr="005B00FD" w:rsidRDefault="007146DA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4202" w:type="dxa"/>
          </w:tcPr>
          <w:p w14:paraId="020BE025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3812886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FC6CEE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14:paraId="6AEBAE8A" w14:textId="77777777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shd w:val="clear" w:color="auto" w:fill="D9D9D9" w:themeFill="background1" w:themeFillShade="D9"/>
          </w:tcPr>
          <w:p w14:paraId="6E93DA4B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</w:tr>
      <w:tr w:rsidR="007146DA" w:rsidRPr="005B00FD" w14:paraId="571A450D" w14:textId="77777777" w:rsidTr="007146DA">
        <w:trPr>
          <w:gridAfter w:val="2"/>
          <w:wAfter w:w="1438" w:type="dxa"/>
          <w:trHeight w:val="277"/>
        </w:trPr>
        <w:tc>
          <w:tcPr>
            <w:tcW w:w="1851" w:type="dxa"/>
            <w:vAlign w:val="center"/>
          </w:tcPr>
          <w:p w14:paraId="28D7C4FF" w14:textId="77777777" w:rsidR="007146DA" w:rsidRPr="005B00FD" w:rsidRDefault="007146DA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4202" w:type="dxa"/>
          </w:tcPr>
          <w:p w14:paraId="78AD2FDE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4CFA2CF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A59A18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14:paraId="68155BB7" w14:textId="77777777" w:rsidR="007146DA" w:rsidRPr="005B00FD" w:rsidRDefault="007146DA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shd w:val="clear" w:color="auto" w:fill="auto"/>
          </w:tcPr>
          <w:p w14:paraId="166C62E2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</w:tr>
      <w:tr w:rsidR="007146DA" w:rsidRPr="005B00FD" w14:paraId="381A3FC4" w14:textId="77777777" w:rsidTr="007146DA">
        <w:trPr>
          <w:gridAfter w:val="2"/>
          <w:wAfter w:w="1438" w:type="dxa"/>
          <w:trHeight w:val="267"/>
        </w:trPr>
        <w:tc>
          <w:tcPr>
            <w:tcW w:w="1851" w:type="dxa"/>
            <w:vAlign w:val="center"/>
          </w:tcPr>
          <w:p w14:paraId="25D7F278" w14:textId="77777777" w:rsidR="007146DA" w:rsidRPr="005B00FD" w:rsidRDefault="007146DA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4202" w:type="dxa"/>
          </w:tcPr>
          <w:p w14:paraId="687DAAE6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E5877FC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2FFD937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</w:tcPr>
          <w:p w14:paraId="7C3CBE36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gridSpan w:val="2"/>
          </w:tcPr>
          <w:p w14:paraId="415A1667" w14:textId="77777777" w:rsidR="007146DA" w:rsidRPr="005B00FD" w:rsidRDefault="007146DA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7146DA">
        <w:trPr>
          <w:trHeight w:val="363"/>
        </w:trPr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64A53C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146D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146D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23C4A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2B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F2B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B46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146DA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2DFA24-F5C4-49F4-B064-C6972657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203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21</cp:revision>
  <cp:lastPrinted>2016-06-20T06:28:00Z</cp:lastPrinted>
  <dcterms:created xsi:type="dcterms:W3CDTF">2016-05-31T11:25:00Z</dcterms:created>
  <dcterms:modified xsi:type="dcterms:W3CDTF">2025-04-08T11:37:00Z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